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36A" w:rsidRDefault="007E536A" w:rsidP="00B9153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7E536A" w:rsidRDefault="007E536A" w:rsidP="00B915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7E536A" w:rsidRDefault="007E536A" w:rsidP="00B9153E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7E536A" w:rsidRDefault="007E536A" w:rsidP="00B9153E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7E536A">
        <w:tc>
          <w:tcPr>
            <w:tcW w:w="1384" w:type="dxa"/>
            <w:vMerge w:val="restart"/>
            <w:vAlign w:val="center"/>
          </w:tcPr>
          <w:p w:rsidR="007E536A" w:rsidRDefault="007E536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7E536A" w:rsidRDefault="007E536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7E536A" w:rsidRDefault="007E536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7E536A" w:rsidRDefault="007E536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7E536A" w:rsidRDefault="007E536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7E536A" w:rsidRDefault="007E536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7E536A" w:rsidRDefault="007E536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7E536A" w:rsidRDefault="007E536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7E536A" w:rsidRDefault="007E536A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E536A">
        <w:tc>
          <w:tcPr>
            <w:tcW w:w="1384" w:type="dxa"/>
            <w:vMerge/>
            <w:vAlign w:val="center"/>
          </w:tcPr>
          <w:p w:rsidR="007E536A" w:rsidRDefault="007E536A" w:rsidP="00494418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7E536A" w:rsidRDefault="007E536A" w:rsidP="00494418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7E536A" w:rsidRPr="0085516E" w:rsidRDefault="007E536A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E536A" w:rsidRPr="0085516E" w:rsidRDefault="007E536A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E536A" w:rsidRPr="0085516E" w:rsidRDefault="007E536A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7E536A" w:rsidRPr="0085516E" w:rsidRDefault="007E536A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7E536A" w:rsidRPr="0085516E" w:rsidRDefault="007E536A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E536A" w:rsidRPr="0085516E" w:rsidRDefault="007E536A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E536A" w:rsidRPr="0085516E" w:rsidRDefault="007E536A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7E536A" w:rsidRDefault="007E536A" w:rsidP="00494418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E536A" w:rsidRDefault="007E536A" w:rsidP="00494418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E536A" w:rsidRDefault="007E536A" w:rsidP="00494418">
            <w:pPr>
              <w:rPr>
                <w:lang w:eastAsia="en-US"/>
              </w:rPr>
            </w:pPr>
          </w:p>
        </w:tc>
      </w:tr>
      <w:tr w:rsidR="007E536A">
        <w:trPr>
          <w:trHeight w:val="2447"/>
        </w:trPr>
        <w:tc>
          <w:tcPr>
            <w:tcW w:w="1384" w:type="dxa"/>
          </w:tcPr>
          <w:p w:rsidR="007E536A" w:rsidRPr="0085516E" w:rsidRDefault="007E536A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Мануйлова Е.В.</w:t>
            </w:r>
          </w:p>
        </w:tc>
        <w:tc>
          <w:tcPr>
            <w:tcW w:w="1602" w:type="dxa"/>
          </w:tcPr>
          <w:p w:rsidR="007E536A" w:rsidRPr="0085516E" w:rsidRDefault="007E536A" w:rsidP="0085516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МКДОУ «Еткульский детский сад</w:t>
            </w:r>
            <w:r w:rsidRPr="0085516E">
              <w:rPr>
                <w:color w:val="333333"/>
                <w:lang w:eastAsia="en-US"/>
              </w:rPr>
              <w:t xml:space="preserve"> «Березка»</w:t>
            </w:r>
          </w:p>
        </w:tc>
        <w:tc>
          <w:tcPr>
            <w:tcW w:w="1079" w:type="dxa"/>
          </w:tcPr>
          <w:p w:rsidR="007E536A" w:rsidRDefault="007E536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7E536A" w:rsidRDefault="007E536A" w:rsidP="00494418">
            <w:pPr>
              <w:rPr>
                <w:lang w:eastAsia="en-US"/>
              </w:rPr>
            </w:pPr>
          </w:p>
          <w:p w:rsidR="007E536A" w:rsidRDefault="007E536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2)Квар-тира </w:t>
            </w:r>
          </w:p>
          <w:p w:rsidR="007E536A" w:rsidRDefault="007E536A" w:rsidP="00494418">
            <w:pPr>
              <w:rPr>
                <w:lang w:eastAsia="en-US"/>
              </w:rPr>
            </w:pPr>
          </w:p>
          <w:p w:rsidR="007E536A" w:rsidRDefault="007E536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3) Земе-льный участок</w:t>
            </w:r>
          </w:p>
          <w:p w:rsidR="007E536A" w:rsidRDefault="007E536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садовый</w:t>
            </w:r>
          </w:p>
        </w:tc>
        <w:tc>
          <w:tcPr>
            <w:tcW w:w="1080" w:type="dxa"/>
          </w:tcPr>
          <w:p w:rsidR="007E536A" w:rsidRPr="0085516E" w:rsidRDefault="007E536A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Общая</w:t>
            </w:r>
          </w:p>
          <w:p w:rsidR="007E536A" w:rsidRPr="0085516E" w:rsidRDefault="007E536A" w:rsidP="004944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долевая¼ </w:t>
            </w:r>
          </w:p>
          <w:p w:rsidR="007E536A" w:rsidRPr="0085516E" w:rsidRDefault="007E536A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Индиви</w:t>
            </w:r>
          </w:p>
          <w:p w:rsidR="007E536A" w:rsidRDefault="007E536A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дуаль-ная</w:t>
            </w:r>
          </w:p>
          <w:p w:rsidR="007E536A" w:rsidRDefault="007E536A" w:rsidP="002A0D6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</w:t>
            </w:r>
          </w:p>
          <w:p w:rsidR="007E536A" w:rsidRDefault="007E536A" w:rsidP="002A0D6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дуаль-</w:t>
            </w:r>
          </w:p>
          <w:p w:rsidR="007E536A" w:rsidRDefault="007E536A" w:rsidP="002A0D6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ная</w:t>
            </w:r>
          </w:p>
          <w:p w:rsidR="007E536A" w:rsidRPr="0085516E" w:rsidRDefault="007E536A" w:rsidP="00494418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7E536A" w:rsidRPr="0085516E" w:rsidRDefault="007E536A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59,0</w:t>
            </w:r>
          </w:p>
          <w:p w:rsidR="007E536A" w:rsidRPr="0085516E" w:rsidRDefault="007E536A" w:rsidP="00494418">
            <w:pPr>
              <w:rPr>
                <w:color w:val="333333"/>
                <w:lang w:eastAsia="en-US"/>
              </w:rPr>
            </w:pPr>
          </w:p>
          <w:p w:rsidR="007E536A" w:rsidRPr="0085516E" w:rsidRDefault="007E536A" w:rsidP="00494418">
            <w:pPr>
              <w:rPr>
                <w:color w:val="333333"/>
                <w:lang w:eastAsia="en-US"/>
              </w:rPr>
            </w:pPr>
          </w:p>
          <w:p w:rsidR="007E536A" w:rsidRDefault="007E536A" w:rsidP="004944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41,1</w:t>
            </w:r>
          </w:p>
          <w:p w:rsidR="007E536A" w:rsidRDefault="007E536A" w:rsidP="00494418">
            <w:pPr>
              <w:rPr>
                <w:color w:val="333333"/>
                <w:lang w:eastAsia="en-US"/>
              </w:rPr>
            </w:pPr>
          </w:p>
          <w:p w:rsidR="007E536A" w:rsidRDefault="007E536A" w:rsidP="00494418">
            <w:pPr>
              <w:rPr>
                <w:color w:val="333333"/>
                <w:lang w:eastAsia="en-US"/>
              </w:rPr>
            </w:pPr>
          </w:p>
          <w:p w:rsidR="007E536A" w:rsidRPr="0085516E" w:rsidRDefault="007E536A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400</w:t>
            </w:r>
          </w:p>
          <w:p w:rsidR="007E536A" w:rsidRPr="0085516E" w:rsidRDefault="007E536A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7E536A" w:rsidRPr="0085516E" w:rsidRDefault="007E536A" w:rsidP="0085516E">
            <w:pPr>
              <w:jc w:val="center"/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Россия</w:t>
            </w:r>
          </w:p>
          <w:p w:rsidR="007E536A" w:rsidRPr="0085516E" w:rsidRDefault="007E536A" w:rsidP="0085516E">
            <w:pPr>
              <w:jc w:val="center"/>
              <w:rPr>
                <w:color w:val="333333"/>
                <w:lang w:eastAsia="en-US"/>
              </w:rPr>
            </w:pPr>
          </w:p>
          <w:p w:rsidR="007E536A" w:rsidRPr="0085516E" w:rsidRDefault="007E536A" w:rsidP="0085516E">
            <w:pPr>
              <w:jc w:val="center"/>
              <w:rPr>
                <w:color w:val="333333"/>
                <w:lang w:eastAsia="en-US"/>
              </w:rPr>
            </w:pPr>
          </w:p>
          <w:p w:rsidR="007E536A" w:rsidRDefault="007E536A" w:rsidP="0085516E">
            <w:pPr>
              <w:jc w:val="center"/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Россия</w:t>
            </w:r>
          </w:p>
          <w:p w:rsidR="007E536A" w:rsidRDefault="007E536A" w:rsidP="0085516E">
            <w:pPr>
              <w:jc w:val="center"/>
              <w:rPr>
                <w:color w:val="333333"/>
                <w:lang w:eastAsia="en-US"/>
              </w:rPr>
            </w:pPr>
          </w:p>
          <w:p w:rsidR="007E536A" w:rsidRDefault="007E536A" w:rsidP="0085516E">
            <w:pPr>
              <w:jc w:val="center"/>
              <w:rPr>
                <w:color w:val="333333"/>
                <w:lang w:eastAsia="en-US"/>
              </w:rPr>
            </w:pPr>
          </w:p>
          <w:p w:rsidR="007E536A" w:rsidRPr="0085516E" w:rsidRDefault="007E536A" w:rsidP="002A0D6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7E536A" w:rsidRPr="0085516E" w:rsidRDefault="007E536A" w:rsidP="0085516E">
            <w:pPr>
              <w:jc w:val="center"/>
              <w:rPr>
                <w:color w:val="333333"/>
                <w:lang w:eastAsia="en-US"/>
              </w:rPr>
            </w:pPr>
          </w:p>
          <w:p w:rsidR="007E536A" w:rsidRPr="0085516E" w:rsidRDefault="007E536A" w:rsidP="0085516E">
            <w:pPr>
              <w:jc w:val="center"/>
              <w:rPr>
                <w:color w:val="333333"/>
                <w:lang w:eastAsia="en-US"/>
              </w:rPr>
            </w:pPr>
          </w:p>
          <w:p w:rsidR="007E536A" w:rsidRPr="0085516E" w:rsidRDefault="007E536A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7E536A" w:rsidRDefault="007E536A" w:rsidP="00494418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E536A" w:rsidRPr="0085516E" w:rsidRDefault="007E536A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7E536A" w:rsidRPr="0085516E" w:rsidRDefault="007E536A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7E536A" w:rsidRDefault="007E536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Легковой автомобиль</w:t>
            </w:r>
          </w:p>
          <w:p w:rsidR="007E536A" w:rsidRDefault="007E536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ВАЗ-2112</w:t>
            </w:r>
          </w:p>
          <w:p w:rsidR="007E536A" w:rsidRPr="009E3441" w:rsidRDefault="007E536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ХЕТЧБЕК</w:t>
            </w:r>
          </w:p>
        </w:tc>
        <w:tc>
          <w:tcPr>
            <w:tcW w:w="1740" w:type="dxa"/>
          </w:tcPr>
          <w:p w:rsidR="007E536A" w:rsidRPr="0085516E" w:rsidRDefault="007E536A" w:rsidP="004944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439462,83</w:t>
            </w:r>
          </w:p>
        </w:tc>
        <w:tc>
          <w:tcPr>
            <w:tcW w:w="1740" w:type="dxa"/>
          </w:tcPr>
          <w:p w:rsidR="007E536A" w:rsidRPr="0085516E" w:rsidRDefault="007E536A" w:rsidP="00494418">
            <w:pPr>
              <w:rPr>
                <w:color w:val="333333"/>
                <w:lang w:val="en-US" w:eastAsia="en-US"/>
              </w:rPr>
            </w:pPr>
          </w:p>
        </w:tc>
      </w:tr>
      <w:tr w:rsidR="007E536A">
        <w:trPr>
          <w:trHeight w:val="839"/>
        </w:trPr>
        <w:tc>
          <w:tcPr>
            <w:tcW w:w="1384" w:type="dxa"/>
          </w:tcPr>
          <w:p w:rsidR="007E536A" w:rsidRPr="00200457" w:rsidRDefault="007E536A" w:rsidP="00494418">
            <w:pPr>
              <w:rPr>
                <w:lang w:eastAsia="en-US"/>
              </w:rPr>
            </w:pPr>
            <w:r w:rsidRPr="00200457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7E536A" w:rsidRPr="00200457" w:rsidRDefault="007E536A" w:rsidP="00494418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7E536A" w:rsidRDefault="007E536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Кварти</w:t>
            </w:r>
          </w:p>
          <w:p w:rsidR="007E536A" w:rsidRPr="00200457" w:rsidRDefault="007E536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ра</w:t>
            </w:r>
          </w:p>
        </w:tc>
        <w:tc>
          <w:tcPr>
            <w:tcW w:w="1080" w:type="dxa"/>
          </w:tcPr>
          <w:p w:rsidR="007E536A" w:rsidRPr="0085516E" w:rsidRDefault="007E536A" w:rsidP="00494418">
            <w:pPr>
              <w:rPr>
                <w:color w:val="800000"/>
                <w:lang w:eastAsia="en-US"/>
              </w:rPr>
            </w:pPr>
            <w:r w:rsidRPr="0085516E">
              <w:rPr>
                <w:color w:val="800000"/>
                <w:lang w:eastAsia="en-US"/>
              </w:rPr>
              <w:t>Общая</w:t>
            </w:r>
          </w:p>
          <w:p w:rsidR="007E536A" w:rsidRPr="0085516E" w:rsidRDefault="007E536A" w:rsidP="00494418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долевая¼ </w:t>
            </w:r>
          </w:p>
        </w:tc>
        <w:tc>
          <w:tcPr>
            <w:tcW w:w="1080" w:type="dxa"/>
          </w:tcPr>
          <w:p w:rsidR="007E536A" w:rsidRPr="0085516E" w:rsidRDefault="007E536A" w:rsidP="00494418">
            <w:pPr>
              <w:rPr>
                <w:color w:val="800000"/>
                <w:lang w:eastAsia="en-US"/>
              </w:rPr>
            </w:pPr>
            <w:r w:rsidRPr="0085516E">
              <w:rPr>
                <w:color w:val="800000"/>
                <w:lang w:eastAsia="en-US"/>
              </w:rPr>
              <w:t>59,0</w:t>
            </w:r>
          </w:p>
        </w:tc>
        <w:tc>
          <w:tcPr>
            <w:tcW w:w="971" w:type="dxa"/>
          </w:tcPr>
          <w:p w:rsidR="007E536A" w:rsidRPr="0085516E" w:rsidRDefault="007E536A" w:rsidP="00494418">
            <w:pPr>
              <w:rPr>
                <w:color w:val="800000"/>
                <w:lang w:eastAsia="en-US"/>
              </w:rPr>
            </w:pPr>
            <w:r w:rsidRPr="0085516E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7E536A" w:rsidRPr="00200457" w:rsidRDefault="007E536A" w:rsidP="00494418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E536A" w:rsidRPr="00200457" w:rsidRDefault="007E536A" w:rsidP="00494418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E536A" w:rsidRPr="00200457" w:rsidRDefault="007E536A" w:rsidP="00494418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7E536A" w:rsidRDefault="007E536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</w:t>
            </w:r>
          </w:p>
          <w:p w:rsidR="007E536A" w:rsidRDefault="007E536A" w:rsidP="000E1AC1">
            <w:pPr>
              <w:rPr>
                <w:lang w:eastAsia="en-US"/>
              </w:rPr>
            </w:pPr>
            <w:r>
              <w:rPr>
                <w:lang w:eastAsia="en-US"/>
              </w:rPr>
              <w:t>1)Богдан 211010-81</w:t>
            </w:r>
          </w:p>
          <w:p w:rsidR="007E536A" w:rsidRPr="00200457" w:rsidRDefault="007E536A" w:rsidP="000E1AC1">
            <w:pPr>
              <w:rPr>
                <w:lang w:eastAsia="en-US"/>
              </w:rPr>
            </w:pPr>
            <w:r>
              <w:rPr>
                <w:lang w:eastAsia="en-US"/>
              </w:rPr>
              <w:t>2)Лада-Ларгус</w:t>
            </w:r>
          </w:p>
        </w:tc>
        <w:tc>
          <w:tcPr>
            <w:tcW w:w="1740" w:type="dxa"/>
          </w:tcPr>
          <w:p w:rsidR="007E536A" w:rsidRPr="00200457" w:rsidRDefault="007E536A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539083,11</w:t>
            </w:r>
          </w:p>
        </w:tc>
        <w:tc>
          <w:tcPr>
            <w:tcW w:w="1740" w:type="dxa"/>
          </w:tcPr>
          <w:p w:rsidR="007E536A" w:rsidRPr="0085516E" w:rsidRDefault="007E536A" w:rsidP="00494418">
            <w:pPr>
              <w:rPr>
                <w:color w:val="800000"/>
                <w:lang w:eastAsia="en-US"/>
              </w:rPr>
            </w:pPr>
          </w:p>
        </w:tc>
      </w:tr>
    </w:tbl>
    <w:p w:rsidR="007E536A" w:rsidRDefault="007E536A" w:rsidP="00B9153E">
      <w:pPr>
        <w:rPr>
          <w:color w:val="800000"/>
        </w:rPr>
      </w:pPr>
    </w:p>
    <w:p w:rsidR="007E536A" w:rsidRDefault="007E536A" w:rsidP="00B9153E"/>
    <w:p w:rsidR="007E536A" w:rsidRDefault="007E536A" w:rsidP="00B9153E"/>
    <w:p w:rsidR="007E536A" w:rsidRDefault="007E536A" w:rsidP="00B9153E"/>
    <w:p w:rsidR="007E536A" w:rsidRDefault="007E536A" w:rsidP="00B9153E"/>
    <w:p w:rsidR="007E536A" w:rsidRPr="00B9153E" w:rsidRDefault="007E536A" w:rsidP="00B9153E"/>
    <w:sectPr w:rsidR="007E536A" w:rsidRPr="00B9153E" w:rsidSect="00B9153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64A6D"/>
    <w:multiLevelType w:val="hybridMultilevel"/>
    <w:tmpl w:val="4B3464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D75FAA"/>
    <w:multiLevelType w:val="hybridMultilevel"/>
    <w:tmpl w:val="23C47E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153E"/>
    <w:rsid w:val="000C4D38"/>
    <w:rsid w:val="000E1AC1"/>
    <w:rsid w:val="00175EDC"/>
    <w:rsid w:val="001E3EB2"/>
    <w:rsid w:val="00200457"/>
    <w:rsid w:val="002816A7"/>
    <w:rsid w:val="002A0D68"/>
    <w:rsid w:val="0032189F"/>
    <w:rsid w:val="003D183D"/>
    <w:rsid w:val="00494418"/>
    <w:rsid w:val="005138DF"/>
    <w:rsid w:val="00517F5D"/>
    <w:rsid w:val="005330BC"/>
    <w:rsid w:val="0057008A"/>
    <w:rsid w:val="006141C5"/>
    <w:rsid w:val="006868FB"/>
    <w:rsid w:val="007A351E"/>
    <w:rsid w:val="007E536A"/>
    <w:rsid w:val="007F32BE"/>
    <w:rsid w:val="0085516E"/>
    <w:rsid w:val="008F2C87"/>
    <w:rsid w:val="009164DD"/>
    <w:rsid w:val="009E3441"/>
    <w:rsid w:val="00AB1138"/>
    <w:rsid w:val="00B9153E"/>
    <w:rsid w:val="00C551B9"/>
    <w:rsid w:val="00C67708"/>
    <w:rsid w:val="00CA60E9"/>
    <w:rsid w:val="00CF7318"/>
    <w:rsid w:val="00DE48D3"/>
    <w:rsid w:val="00E03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53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9153E"/>
    <w:pPr>
      <w:ind w:left="720"/>
    </w:pPr>
  </w:style>
  <w:style w:type="table" w:styleId="TableGrid">
    <w:name w:val="Table Grid"/>
    <w:basedOn w:val="TableNormal"/>
    <w:uiPriority w:val="99"/>
    <w:rsid w:val="00B9153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38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1</Pages>
  <Words>153</Words>
  <Characters>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2014-05-08T08:31:00Z</dcterms:created>
  <dcterms:modified xsi:type="dcterms:W3CDTF">2016-04-28T04:51:00Z</dcterms:modified>
</cp:coreProperties>
</file>